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59292" w14:textId="77777777" w:rsidR="001D782E" w:rsidRDefault="001D782E" w:rsidP="001D7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George SWALE (alias </w:t>
      </w:r>
      <w:proofErr w:type="gramStart"/>
      <w:r>
        <w:rPr>
          <w:rFonts w:cs="Times New Roman"/>
          <w:szCs w:val="24"/>
          <w:u w:val="single"/>
        </w:rPr>
        <w:t>SWALEY)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(fl.1486)</w:t>
      </w:r>
    </w:p>
    <w:p w14:paraId="33C4BE23" w14:textId="77777777" w:rsidR="001D782E" w:rsidRDefault="001D782E" w:rsidP="001D7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Bolton, in the liberty of Richmond, Yorkshire. Gentleman.</w:t>
      </w:r>
    </w:p>
    <w:p w14:paraId="1DBF090D" w14:textId="77777777" w:rsidR="001D782E" w:rsidRDefault="001D782E" w:rsidP="001D782E">
      <w:pPr>
        <w:pStyle w:val="NoSpacing"/>
        <w:rPr>
          <w:rFonts w:cs="Times New Roman"/>
          <w:szCs w:val="24"/>
        </w:rPr>
      </w:pPr>
    </w:p>
    <w:p w14:paraId="44CB0460" w14:textId="77777777" w:rsidR="001D782E" w:rsidRDefault="001D782E" w:rsidP="001D782E">
      <w:pPr>
        <w:pStyle w:val="NoSpacing"/>
        <w:rPr>
          <w:rFonts w:cs="Times New Roman"/>
          <w:szCs w:val="24"/>
        </w:rPr>
      </w:pPr>
    </w:p>
    <w:p w14:paraId="3B73A9BF" w14:textId="77777777" w:rsidR="001D782E" w:rsidRDefault="001D782E" w:rsidP="001D7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Nov.1486</w:t>
      </w:r>
      <w:r>
        <w:rPr>
          <w:rFonts w:cs="Times New Roman"/>
          <w:szCs w:val="24"/>
        </w:rPr>
        <w:tab/>
        <w:t>He was granted a general pardon.   (C.F.R. 1485-94 p.103)</w:t>
      </w:r>
    </w:p>
    <w:p w14:paraId="5F43DA2E" w14:textId="77777777" w:rsidR="001D782E" w:rsidRDefault="001D782E" w:rsidP="001D782E">
      <w:pPr>
        <w:pStyle w:val="NoSpacing"/>
        <w:rPr>
          <w:rFonts w:cs="Times New Roman"/>
          <w:szCs w:val="24"/>
        </w:rPr>
      </w:pPr>
    </w:p>
    <w:p w14:paraId="4915EFBA" w14:textId="77777777" w:rsidR="001D782E" w:rsidRDefault="001D782E" w:rsidP="001D782E">
      <w:pPr>
        <w:pStyle w:val="NoSpacing"/>
        <w:rPr>
          <w:rFonts w:cs="Times New Roman"/>
          <w:szCs w:val="24"/>
        </w:rPr>
      </w:pPr>
    </w:p>
    <w:p w14:paraId="699A8451" w14:textId="77777777" w:rsidR="001D782E" w:rsidRDefault="001D782E" w:rsidP="001D782E">
      <w:pPr>
        <w:pStyle w:val="NoSpacing"/>
        <w:rPr>
          <w:rFonts w:cs="Times New Roman"/>
          <w:szCs w:val="24"/>
        </w:rPr>
      </w:pPr>
    </w:p>
    <w:p w14:paraId="67D2F7C8" w14:textId="77777777" w:rsidR="001D782E" w:rsidRDefault="001D782E" w:rsidP="001D78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June 2024</w:t>
      </w:r>
    </w:p>
    <w:p w14:paraId="3C0642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F23BC" w14:textId="77777777" w:rsidR="001D782E" w:rsidRDefault="001D782E" w:rsidP="009139A6">
      <w:r>
        <w:separator/>
      </w:r>
    </w:p>
  </w:endnote>
  <w:endnote w:type="continuationSeparator" w:id="0">
    <w:p w14:paraId="74BE1585" w14:textId="77777777" w:rsidR="001D782E" w:rsidRDefault="001D78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8DD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6A5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0A7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EDDE62" w14:textId="77777777" w:rsidR="001D782E" w:rsidRDefault="001D782E" w:rsidP="009139A6">
      <w:r>
        <w:separator/>
      </w:r>
    </w:p>
  </w:footnote>
  <w:footnote w:type="continuationSeparator" w:id="0">
    <w:p w14:paraId="0CEED0CF" w14:textId="77777777" w:rsidR="001D782E" w:rsidRDefault="001D78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197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D3A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3B1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82E"/>
    <w:rsid w:val="000666E0"/>
    <w:rsid w:val="001D782E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51E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6F769"/>
  <w15:chartTrackingRefBased/>
  <w15:docId w15:val="{62F3D4AC-2466-4E9B-A90D-C82C168C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2024-06-30T06:12:00Z</dcterms:created>
  <dcterms:modified xsi:type="dcterms:W3CDTF">2024-06-30T06:12:00Z</dcterms:modified>
</cp:coreProperties>
</file>